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32207EBF" w:rsidR="00D309CC" w:rsidRDefault="00D309CC" w:rsidP="00D46431">
      <w:pPr>
        <w:pStyle w:val="CH"/>
      </w:pPr>
      <w:bookmarkStart w:id="0" w:name="historyclause"/>
      <w:r>
        <w:t xml:space="preserve">3GPP </w:t>
      </w:r>
      <w:r w:rsidR="00595C50">
        <w:t>RAN4</w:t>
      </w:r>
      <w:r>
        <w:t xml:space="preserve"> Meeting </w:t>
      </w:r>
      <w:r w:rsidR="00595C50">
        <w:t>#11</w:t>
      </w:r>
      <w:r w:rsidR="00086E33">
        <w:t>4</w:t>
      </w:r>
      <w:r>
        <w:tab/>
      </w:r>
      <w:r w:rsidR="00D46431">
        <w:tab/>
      </w:r>
      <w:r w:rsidR="00776CF3" w:rsidRPr="00776CF3">
        <w:t>R4-2500326</w:t>
      </w:r>
    </w:p>
    <w:p w14:paraId="50DC9730" w14:textId="7F19F81D" w:rsidR="00D309CC" w:rsidRPr="00FD166F" w:rsidRDefault="00086E33" w:rsidP="00D46431">
      <w:pPr>
        <w:pStyle w:val="CH"/>
        <w:tabs>
          <w:tab w:val="clear" w:pos="7920"/>
        </w:tabs>
        <w:rPr>
          <w:b w:val="0"/>
        </w:rPr>
      </w:pPr>
      <w:r>
        <w:t>Athens</w:t>
      </w:r>
      <w:r w:rsidR="00595C50">
        <w:t xml:space="preserve">, </w:t>
      </w:r>
      <w:r>
        <w:t>Greece,</w:t>
      </w:r>
      <w:r w:rsidR="00595C50">
        <w:t xml:space="preserve"> </w:t>
      </w:r>
      <w:r>
        <w:t>February 17-21, 2025</w:t>
      </w:r>
    </w:p>
    <w:p w14:paraId="39A0EE25" w14:textId="77777777" w:rsidR="00D309CC" w:rsidRDefault="00D309CC" w:rsidP="00D309CC">
      <w:pPr>
        <w:tabs>
          <w:tab w:val="left" w:pos="2160"/>
        </w:tabs>
        <w:rPr>
          <w:rFonts w:ascii="Arial" w:hAnsi="Arial" w:cs="Arial"/>
          <w:b/>
        </w:rPr>
      </w:pPr>
    </w:p>
    <w:p w14:paraId="6DDCE159" w14:textId="16BEE3DE" w:rsidR="00D309CC" w:rsidRPr="00595C50" w:rsidRDefault="00D309CC" w:rsidP="00D309CC">
      <w:pPr>
        <w:pStyle w:val="CH"/>
        <w:rPr>
          <w:lang w:val="en-US"/>
        </w:rPr>
      </w:pPr>
      <w:r w:rsidRPr="0008103A">
        <w:t>Agenda item:</w:t>
      </w:r>
      <w:r>
        <w:tab/>
      </w:r>
      <w:r w:rsidR="00B27FEE">
        <w:rPr>
          <w:lang w:val="en-US"/>
        </w:rPr>
        <w:t>10</w:t>
      </w:r>
    </w:p>
    <w:p w14:paraId="4DBE005A" w14:textId="3BD9E58D" w:rsidR="00D309CC" w:rsidRPr="0008103A" w:rsidRDefault="00D309CC" w:rsidP="00D309CC">
      <w:pPr>
        <w:pStyle w:val="CH"/>
        <w:rPr>
          <w:b w:val="0"/>
        </w:rPr>
      </w:pPr>
      <w:r>
        <w:t>Source:</w:t>
      </w:r>
      <w:r>
        <w:tab/>
        <w:t>Apple</w:t>
      </w:r>
    </w:p>
    <w:p w14:paraId="0D2061A1" w14:textId="574CAF43" w:rsidR="00D309CC" w:rsidRPr="00595C50" w:rsidRDefault="00D309CC" w:rsidP="00D309CC">
      <w:pPr>
        <w:pStyle w:val="CH"/>
        <w:rPr>
          <w:lang w:val="en-US"/>
        </w:rPr>
      </w:pPr>
      <w:r w:rsidRPr="0008103A">
        <w:t>Title:</w:t>
      </w:r>
      <w:r w:rsidRPr="0008103A">
        <w:tab/>
      </w:r>
      <w:r w:rsidR="00B27FEE" w:rsidRPr="00B27FEE">
        <w:rPr>
          <w:lang w:val="en-US"/>
        </w:rPr>
        <w:t>Views on further enhancement of TRP TRS in Rel-20</w:t>
      </w:r>
    </w:p>
    <w:p w14:paraId="6C6D1281" w14:textId="10A9FD42" w:rsidR="00104BC6" w:rsidRDefault="00104BC6" w:rsidP="00D309CC">
      <w:pPr>
        <w:pStyle w:val="CH"/>
        <w:rPr>
          <w:b w:val="0"/>
        </w:rPr>
      </w:pPr>
      <w:r>
        <w:t>Release:</w:t>
      </w:r>
      <w:r>
        <w:tab/>
      </w:r>
      <w:r w:rsidR="00595C50">
        <w:t>Rel-</w:t>
      </w:r>
      <w:r w:rsidR="00B27FEE">
        <w:t>20</w:t>
      </w:r>
    </w:p>
    <w:p w14:paraId="2E4E044D" w14:textId="520C673F" w:rsidR="00D309CC" w:rsidRDefault="00D309CC" w:rsidP="00D309CC">
      <w:pPr>
        <w:pStyle w:val="CH"/>
      </w:pPr>
      <w:r>
        <w:t>Document for:</w:t>
      </w:r>
      <w:r>
        <w:tab/>
      </w:r>
      <w:r w:rsidR="00B27FEE">
        <w:t>Information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1FF0476" w14:textId="67D302D0" w:rsidR="00B27FEE" w:rsidRDefault="00B27FEE" w:rsidP="008E7986">
      <w:r>
        <w:t xml:space="preserve">With the performance phase of the TRP/TRS work recently rescoped in RAN #106 </w:t>
      </w:r>
      <w:r>
        <w:fldChar w:fldCharType="begin"/>
      </w:r>
      <w:r>
        <w:instrText xml:space="preserve"> REF _Ref189762668 \r \h </w:instrText>
      </w:r>
      <w:r>
        <w:fldChar w:fldCharType="separate"/>
      </w:r>
      <w:r>
        <w:t>[1]</w:t>
      </w:r>
      <w:r>
        <w:fldChar w:fldCharType="end"/>
      </w:r>
      <w:r>
        <w:t>, the overall scope TRP/TRS achievements in RAN4 can be summarized.  This contribution reviews the progress so far and recommends further efforts on TRP/TRS in Rel-20.</w:t>
      </w:r>
    </w:p>
    <w:p w14:paraId="3A67921B" w14:textId="1276B2D4" w:rsidR="008E7986" w:rsidRDefault="008E7986" w:rsidP="008E7986">
      <w:pPr>
        <w:pStyle w:val="Heading1"/>
      </w:pPr>
      <w:r>
        <w:t>2</w:t>
      </w:r>
      <w:r>
        <w:tab/>
      </w:r>
      <w:r w:rsidR="00B845A4">
        <w:t>Discussion</w:t>
      </w:r>
    </w:p>
    <w:p w14:paraId="7532EF15" w14:textId="7405508B" w:rsidR="00B27FEE" w:rsidRDefault="00B27FEE" w:rsidP="00B27FEE">
      <w:r>
        <w:t>The TRP/TRS progress achieved thus far in NR is shown in the Table below.</w:t>
      </w:r>
    </w:p>
    <w:p w14:paraId="43CE0E03" w14:textId="2D2F441A" w:rsidR="00B27FEE" w:rsidRDefault="00B27FEE" w:rsidP="00B27FEE">
      <w:r w:rsidRPr="00B27FEE">
        <w:drawing>
          <wp:inline distT="0" distB="0" distL="0" distR="0" wp14:anchorId="09547696" wp14:editId="5B65CB78">
            <wp:extent cx="6122035" cy="3973195"/>
            <wp:effectExtent l="0" t="0" r="0" b="1905"/>
            <wp:docPr id="1992203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20397" name=""/>
                    <pic:cNvPicPr/>
                  </pic:nvPicPr>
                  <pic:blipFill>
                    <a:blip r:embed="rId9"/>
                    <a:stretch>
                      <a:fillRect/>
                    </a:stretch>
                  </pic:blipFill>
                  <pic:spPr>
                    <a:xfrm>
                      <a:off x="0" y="0"/>
                      <a:ext cx="6122035" cy="3973195"/>
                    </a:xfrm>
                    <a:prstGeom prst="rect">
                      <a:avLst/>
                    </a:prstGeom>
                  </pic:spPr>
                </pic:pic>
              </a:graphicData>
            </a:graphic>
          </wp:inline>
        </w:drawing>
      </w:r>
    </w:p>
    <w:p w14:paraId="170D664E" w14:textId="77777777" w:rsidR="00B27FEE" w:rsidRDefault="00B27FEE" w:rsidP="00B27FEE">
      <w:r>
        <w:t>We note that although RAN prioritized the list of bands to complete in the Rel-19 performance phase, it is still large.  Practical limitations with measurement lab capacity may lead to further prioritization, with the anticipation that work on the deprioritized bands could be shifted to Rel-20.</w:t>
      </w:r>
    </w:p>
    <w:p w14:paraId="2BA971EC" w14:textId="341A937F" w:rsidR="00B27FEE" w:rsidRDefault="00B27FEE" w:rsidP="00B27FEE">
      <w:r>
        <w:t xml:space="preserve">During RAN #106 it was agreed to convert the ambient IoT study item [TR38.769] to a work item </w:t>
      </w:r>
      <w:r>
        <w:fldChar w:fldCharType="begin"/>
      </w:r>
      <w:r>
        <w:instrText xml:space="preserve"> REF _Ref189762987 \r \h </w:instrText>
      </w:r>
      <w:r>
        <w:fldChar w:fldCharType="separate"/>
      </w:r>
      <w:r>
        <w:t>[2]</w:t>
      </w:r>
      <w:r>
        <w:fldChar w:fldCharType="end"/>
      </w:r>
      <w:r>
        <w:t>, with the objectives related to OTA captured in the WID.  For ease of tracking, this item is included in the table as a Rel-20 objective, considering very little time left in Rel-19 to conclude the test methodology work.</w:t>
      </w:r>
    </w:p>
    <w:p w14:paraId="5216DAC8" w14:textId="3AE0E1C2" w:rsidR="00B27FEE" w:rsidRDefault="00B27FEE" w:rsidP="00B27FEE">
      <w:r>
        <w:lastRenderedPageBreak/>
        <w:t>Apart from ambient IoT, we do not foresee any further methodology work for TRP/TRS in Rel-20 and recommend focusing on the following performance objectives:</w:t>
      </w:r>
    </w:p>
    <w:p w14:paraId="7C33DA09" w14:textId="25BA3947" w:rsidR="0027349B" w:rsidRDefault="0027349B" w:rsidP="0027349B">
      <w:pPr>
        <w:pStyle w:val="B1"/>
      </w:pPr>
      <w:r>
        <w:t>-</w:t>
      </w:r>
      <w:r>
        <w:tab/>
      </w:r>
      <w:r>
        <w:t>Lab alignment for NTN, RedCap, handheld coherent UL MIMO</w:t>
      </w:r>
    </w:p>
    <w:p w14:paraId="6C4077D7" w14:textId="3F1D01CD" w:rsidR="0027349B" w:rsidRDefault="0027349B" w:rsidP="0027349B">
      <w:pPr>
        <w:pStyle w:val="B1"/>
      </w:pPr>
      <w:r>
        <w:t>-</w:t>
      </w:r>
      <w:r>
        <w:tab/>
      </w:r>
      <w:r>
        <w:t>1Tx handheld TRP/TRS requirements for n7, n20, n79</w:t>
      </w:r>
    </w:p>
    <w:p w14:paraId="00425497" w14:textId="27F6436B" w:rsidR="0027349B" w:rsidRDefault="0027349B" w:rsidP="0027349B">
      <w:pPr>
        <w:pStyle w:val="B1"/>
      </w:pPr>
      <w:r>
        <w:t>-</w:t>
      </w:r>
      <w:r>
        <w:tab/>
      </w:r>
      <w:r>
        <w:t>2Tx handheld non-coherent MIMO TRP/TRS requirements for n77, n79</w:t>
      </w:r>
    </w:p>
    <w:p w14:paraId="503AA5EC" w14:textId="677A5586" w:rsidR="00B27FEE" w:rsidRDefault="0027349B" w:rsidP="0027349B">
      <w:pPr>
        <w:pStyle w:val="B1"/>
      </w:pPr>
      <w:r>
        <w:t>-</w:t>
      </w:r>
      <w:r>
        <w:tab/>
      </w:r>
      <w:r>
        <w:t>2Tx handheld coherent MIMO TRP/TRS requirements for n41, n78</w:t>
      </w:r>
    </w:p>
    <w:p w14:paraId="44D8420C" w14:textId="162E4240" w:rsidR="0027349B" w:rsidRDefault="0027349B" w:rsidP="0027349B">
      <w:r>
        <w:t xml:space="preserve">Additionally, it should be checked </w:t>
      </w:r>
      <w:r>
        <w:t xml:space="preserve">whether new </w:t>
      </w:r>
      <w:r>
        <w:t>devices</w:t>
      </w:r>
      <w:r>
        <w:t xml:space="preserve"> become available in time for the performance phase</w:t>
      </w:r>
      <w:r>
        <w:t xml:space="preserve"> with the following capabilities</w:t>
      </w:r>
      <w:r>
        <w:t>:</w:t>
      </w:r>
      <w:r>
        <w:t xml:space="preserve">  </w:t>
      </w:r>
      <w:r>
        <w:t>NTN, RedCap, coherent MIMO</w:t>
      </w:r>
      <w:r>
        <w:t>.</w:t>
      </w:r>
    </w:p>
    <w:p w14:paraId="06908B32" w14:textId="0481DA77" w:rsidR="009D725E" w:rsidRDefault="009D725E" w:rsidP="0027349B">
      <w:pPr>
        <w:pStyle w:val="Proposal"/>
      </w:pPr>
      <w:bookmarkStart w:id="1" w:name="_Toc181871877"/>
      <w:bookmarkStart w:id="2" w:name="_Toc181873632"/>
      <w:bookmarkStart w:id="3" w:name="_Toc181873692"/>
      <w:bookmarkStart w:id="4" w:name="_Toc181955625"/>
      <w:bookmarkStart w:id="5" w:name="_Toc189727128"/>
      <w:r>
        <w:t>Proposal 1:</w:t>
      </w:r>
      <w:r>
        <w:tab/>
      </w:r>
      <w:bookmarkEnd w:id="1"/>
      <w:bookmarkEnd w:id="2"/>
      <w:bookmarkEnd w:id="3"/>
      <w:bookmarkEnd w:id="4"/>
      <w:bookmarkEnd w:id="5"/>
      <w:r w:rsidR="0027349B">
        <w:t xml:space="preserve">It is recommended to initiate a Rel-20 TRP/TRS work item with only a performance phase targeting the following objectives: </w:t>
      </w:r>
      <w:r w:rsidR="0027349B">
        <w:t>Lab alignment for NTN, RedCap, handheld coherent UL MIMO</w:t>
      </w:r>
      <w:r w:rsidR="0027349B">
        <w:t xml:space="preserve">; </w:t>
      </w:r>
      <w:r w:rsidR="0027349B">
        <w:t>1Tx handheld TRP/TRS requirements for n7, n20, n79</w:t>
      </w:r>
      <w:r w:rsidR="0027349B">
        <w:t xml:space="preserve">; </w:t>
      </w:r>
      <w:r w:rsidR="0027349B">
        <w:t>2Tx handheld non-coherent MIMO TRP/TRS requirements for n77, n79</w:t>
      </w:r>
      <w:r w:rsidR="0027349B">
        <w:t xml:space="preserve">; </w:t>
      </w:r>
      <w:r w:rsidR="0027349B">
        <w:t>2Tx handheld coherent MIMO TRP/TRS requirements for n41, n78</w:t>
      </w:r>
      <w:r w:rsidR="0027349B">
        <w:t>.</w:t>
      </w:r>
    </w:p>
    <w:p w14:paraId="5D2DDC34" w14:textId="2B052426" w:rsidR="005E69AE" w:rsidRDefault="0027349B" w:rsidP="005E69AE">
      <w:pPr>
        <w:pStyle w:val="Heading1"/>
      </w:pPr>
      <w:r>
        <w:t>3</w:t>
      </w:r>
      <w:r w:rsidR="005E69AE">
        <w:tab/>
        <w:t>References</w:t>
      </w:r>
    </w:p>
    <w:p w14:paraId="034F0ED3" w14:textId="753BE3C4" w:rsidR="00086E33" w:rsidRDefault="00B27FEE" w:rsidP="00086E33">
      <w:pPr>
        <w:pStyle w:val="EX"/>
      </w:pPr>
      <w:bookmarkStart w:id="6" w:name="_Ref181870462"/>
      <w:bookmarkStart w:id="7" w:name="_Ref189762668"/>
      <w:r w:rsidRPr="00B27FEE">
        <w:t>RP-243277</w:t>
      </w:r>
      <w:r>
        <w:t>, “</w:t>
      </w:r>
      <w:r w:rsidRPr="00B27FEE">
        <w:t>Revised WID: WI on FR1 TRP (Total Radiated Power), TRS (Total Radiated Sensitivity) and MIMO OTA (Over the Air) testing enhancement Phase 3</w:t>
      </w:r>
      <w:r>
        <w:t>,” 3GPP RAN #106, December 2024</w:t>
      </w:r>
      <w:bookmarkEnd w:id="7"/>
    </w:p>
    <w:p w14:paraId="7F02F958" w14:textId="2C497FF7" w:rsidR="00B27FEE" w:rsidRDefault="00B27FEE" w:rsidP="00086E33">
      <w:pPr>
        <w:pStyle w:val="EX"/>
      </w:pPr>
      <w:bookmarkStart w:id="8" w:name="_Ref189762987"/>
      <w:r w:rsidRPr="00B27FEE">
        <w:t>RP-243326</w:t>
      </w:r>
      <w:r>
        <w:t>, “</w:t>
      </w:r>
      <w:r w:rsidRPr="00B27FEE">
        <w:t>New Work Item: Solutions for Ambient IoT (Internet of Things) in NR</w:t>
      </w:r>
      <w:r>
        <w:t>,” 3GPP RAN #106, December 2026</w:t>
      </w:r>
      <w:bookmarkEnd w:id="8"/>
    </w:p>
    <w:bookmarkEnd w:id="0"/>
    <w:bookmarkEnd w:id="6"/>
    <w:p w14:paraId="543D1CC3" w14:textId="77777777" w:rsidR="00B27FEE" w:rsidRDefault="00B27FEE" w:rsidP="00B27FEE">
      <w:pPr>
        <w:pStyle w:val="EX"/>
        <w:numPr>
          <w:ilvl w:val="0"/>
          <w:numId w:val="0"/>
        </w:numPr>
        <w:ind w:left="369" w:hanging="369"/>
      </w:pPr>
    </w:p>
    <w:sectPr w:rsidR="00B27FEE" w:rsidSect="008802E3">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2EACB" w14:textId="77777777" w:rsidR="003A0A0B" w:rsidRDefault="003A0A0B">
      <w:r>
        <w:separator/>
      </w:r>
    </w:p>
  </w:endnote>
  <w:endnote w:type="continuationSeparator" w:id="0">
    <w:p w14:paraId="5FCDB6C6" w14:textId="77777777" w:rsidR="003A0A0B" w:rsidRDefault="003A0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CBF78" w14:textId="77777777" w:rsidR="003A0A0B" w:rsidRDefault="003A0A0B">
      <w:r>
        <w:separator/>
      </w:r>
    </w:p>
  </w:footnote>
  <w:footnote w:type="continuationSeparator" w:id="0">
    <w:p w14:paraId="4B6E570C" w14:textId="77777777" w:rsidR="003A0A0B" w:rsidRDefault="003A0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9"/>
  </w:num>
  <w:num w:numId="5" w16cid:durableId="1192574548">
    <w:abstractNumId w:val="3"/>
  </w:num>
  <w:num w:numId="6" w16cid:durableId="1905604073">
    <w:abstractNumId w:val="3"/>
  </w:num>
  <w:num w:numId="7" w16cid:durableId="2038382258">
    <w:abstractNumId w:val="7"/>
  </w:num>
  <w:num w:numId="8" w16cid:durableId="1769497740">
    <w:abstractNumId w:val="5"/>
  </w:num>
  <w:num w:numId="9" w16cid:durableId="2000189367">
    <w:abstractNumId w:val="6"/>
  </w:num>
  <w:num w:numId="10" w16cid:durableId="1104038683">
    <w:abstractNumId w:val="4"/>
  </w:num>
  <w:num w:numId="11" w16cid:durableId="1941835483">
    <w:abstractNumId w:val="8"/>
  </w:num>
  <w:num w:numId="12" w16cid:durableId="309528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5BD"/>
    <w:rsid w:val="00033397"/>
    <w:rsid w:val="00040095"/>
    <w:rsid w:val="00051834"/>
    <w:rsid w:val="00054A22"/>
    <w:rsid w:val="00062023"/>
    <w:rsid w:val="000655A6"/>
    <w:rsid w:val="00080512"/>
    <w:rsid w:val="00086E33"/>
    <w:rsid w:val="000A365D"/>
    <w:rsid w:val="000A520F"/>
    <w:rsid w:val="000A68F3"/>
    <w:rsid w:val="000B4768"/>
    <w:rsid w:val="000B5595"/>
    <w:rsid w:val="000C0B58"/>
    <w:rsid w:val="000C47C3"/>
    <w:rsid w:val="000D58AB"/>
    <w:rsid w:val="000E0209"/>
    <w:rsid w:val="00104BC6"/>
    <w:rsid w:val="00114E2C"/>
    <w:rsid w:val="00133525"/>
    <w:rsid w:val="00133E65"/>
    <w:rsid w:val="0016744E"/>
    <w:rsid w:val="001A4C42"/>
    <w:rsid w:val="001C21C3"/>
    <w:rsid w:val="001D02C2"/>
    <w:rsid w:val="001D3A29"/>
    <w:rsid w:val="001E1FFA"/>
    <w:rsid w:val="001E2BCF"/>
    <w:rsid w:val="001F0C1D"/>
    <w:rsid w:val="001F1132"/>
    <w:rsid w:val="001F168B"/>
    <w:rsid w:val="001F3CDB"/>
    <w:rsid w:val="001F718D"/>
    <w:rsid w:val="002121CB"/>
    <w:rsid w:val="002347A2"/>
    <w:rsid w:val="00245BAB"/>
    <w:rsid w:val="00247926"/>
    <w:rsid w:val="002675F0"/>
    <w:rsid w:val="0027349B"/>
    <w:rsid w:val="00276EE4"/>
    <w:rsid w:val="002A1EDC"/>
    <w:rsid w:val="002B6339"/>
    <w:rsid w:val="002E00EE"/>
    <w:rsid w:val="002F0C22"/>
    <w:rsid w:val="003172DC"/>
    <w:rsid w:val="00317AC7"/>
    <w:rsid w:val="0034052F"/>
    <w:rsid w:val="0035462D"/>
    <w:rsid w:val="003765B8"/>
    <w:rsid w:val="003A0483"/>
    <w:rsid w:val="003A0A0B"/>
    <w:rsid w:val="003C3971"/>
    <w:rsid w:val="003E0E54"/>
    <w:rsid w:val="003E7753"/>
    <w:rsid w:val="004205CB"/>
    <w:rsid w:val="00423334"/>
    <w:rsid w:val="004345EC"/>
    <w:rsid w:val="004826A9"/>
    <w:rsid w:val="00491484"/>
    <w:rsid w:val="004C1601"/>
    <w:rsid w:val="004D3578"/>
    <w:rsid w:val="004E213A"/>
    <w:rsid w:val="004E4D44"/>
    <w:rsid w:val="004F0988"/>
    <w:rsid w:val="004F3340"/>
    <w:rsid w:val="004F3E3D"/>
    <w:rsid w:val="0053388B"/>
    <w:rsid w:val="00535773"/>
    <w:rsid w:val="00543E6C"/>
    <w:rsid w:val="0055413F"/>
    <w:rsid w:val="00565087"/>
    <w:rsid w:val="00572E14"/>
    <w:rsid w:val="00595C50"/>
    <w:rsid w:val="005973BE"/>
    <w:rsid w:val="005A5986"/>
    <w:rsid w:val="005C5ADE"/>
    <w:rsid w:val="005D2E01"/>
    <w:rsid w:val="005D6137"/>
    <w:rsid w:val="005D6DDA"/>
    <w:rsid w:val="005D7526"/>
    <w:rsid w:val="005E69AE"/>
    <w:rsid w:val="00602AEA"/>
    <w:rsid w:val="006047D6"/>
    <w:rsid w:val="00607E3C"/>
    <w:rsid w:val="00614FDF"/>
    <w:rsid w:val="006246A7"/>
    <w:rsid w:val="0062595A"/>
    <w:rsid w:val="0063543D"/>
    <w:rsid w:val="00647114"/>
    <w:rsid w:val="00653558"/>
    <w:rsid w:val="006A323F"/>
    <w:rsid w:val="006A3823"/>
    <w:rsid w:val="006B30D0"/>
    <w:rsid w:val="006B59E0"/>
    <w:rsid w:val="006C3D95"/>
    <w:rsid w:val="006E5C86"/>
    <w:rsid w:val="00713C44"/>
    <w:rsid w:val="00734A5B"/>
    <w:rsid w:val="0074026F"/>
    <w:rsid w:val="007429F6"/>
    <w:rsid w:val="00744E76"/>
    <w:rsid w:val="00752198"/>
    <w:rsid w:val="00753881"/>
    <w:rsid w:val="00774DA4"/>
    <w:rsid w:val="00776CF3"/>
    <w:rsid w:val="00781F0F"/>
    <w:rsid w:val="00797046"/>
    <w:rsid w:val="007B600E"/>
    <w:rsid w:val="007E7306"/>
    <w:rsid w:val="007F0F4A"/>
    <w:rsid w:val="007F71BD"/>
    <w:rsid w:val="008028A4"/>
    <w:rsid w:val="008029FB"/>
    <w:rsid w:val="00817778"/>
    <w:rsid w:val="00820B25"/>
    <w:rsid w:val="00830747"/>
    <w:rsid w:val="008768CA"/>
    <w:rsid w:val="008802E3"/>
    <w:rsid w:val="008C384C"/>
    <w:rsid w:val="008E0A99"/>
    <w:rsid w:val="008E7986"/>
    <w:rsid w:val="0090271F"/>
    <w:rsid w:val="00902E23"/>
    <w:rsid w:val="009114D7"/>
    <w:rsid w:val="0091348E"/>
    <w:rsid w:val="00917CCB"/>
    <w:rsid w:val="00942EC2"/>
    <w:rsid w:val="00957D75"/>
    <w:rsid w:val="009746C7"/>
    <w:rsid w:val="009D725E"/>
    <w:rsid w:val="009F37B7"/>
    <w:rsid w:val="009F5E43"/>
    <w:rsid w:val="00A10F02"/>
    <w:rsid w:val="00A164B4"/>
    <w:rsid w:val="00A24DAA"/>
    <w:rsid w:val="00A26956"/>
    <w:rsid w:val="00A53724"/>
    <w:rsid w:val="00A73129"/>
    <w:rsid w:val="00A82346"/>
    <w:rsid w:val="00A8729C"/>
    <w:rsid w:val="00A92BA1"/>
    <w:rsid w:val="00AC6BC6"/>
    <w:rsid w:val="00AE3797"/>
    <w:rsid w:val="00B15449"/>
    <w:rsid w:val="00B27FEE"/>
    <w:rsid w:val="00B44626"/>
    <w:rsid w:val="00B808FA"/>
    <w:rsid w:val="00B845A4"/>
    <w:rsid w:val="00B93086"/>
    <w:rsid w:val="00BA19ED"/>
    <w:rsid w:val="00BA300B"/>
    <w:rsid w:val="00BA4B8D"/>
    <w:rsid w:val="00BC0F7D"/>
    <w:rsid w:val="00BE3255"/>
    <w:rsid w:val="00BF128E"/>
    <w:rsid w:val="00C06268"/>
    <w:rsid w:val="00C102F5"/>
    <w:rsid w:val="00C1496A"/>
    <w:rsid w:val="00C33079"/>
    <w:rsid w:val="00C45231"/>
    <w:rsid w:val="00C72833"/>
    <w:rsid w:val="00C80F1D"/>
    <w:rsid w:val="00C93F40"/>
    <w:rsid w:val="00CA3D0C"/>
    <w:rsid w:val="00CD555A"/>
    <w:rsid w:val="00CD71E9"/>
    <w:rsid w:val="00CF20E3"/>
    <w:rsid w:val="00D13723"/>
    <w:rsid w:val="00D309CC"/>
    <w:rsid w:val="00D46431"/>
    <w:rsid w:val="00D56A52"/>
    <w:rsid w:val="00D57972"/>
    <w:rsid w:val="00D64C63"/>
    <w:rsid w:val="00D675A9"/>
    <w:rsid w:val="00D738D6"/>
    <w:rsid w:val="00D755EB"/>
    <w:rsid w:val="00D87E00"/>
    <w:rsid w:val="00D9134D"/>
    <w:rsid w:val="00DA7A03"/>
    <w:rsid w:val="00DB1818"/>
    <w:rsid w:val="00DC309B"/>
    <w:rsid w:val="00DC4DA2"/>
    <w:rsid w:val="00DD4C17"/>
    <w:rsid w:val="00DF1920"/>
    <w:rsid w:val="00DF2B1F"/>
    <w:rsid w:val="00DF6189"/>
    <w:rsid w:val="00DF62CD"/>
    <w:rsid w:val="00E16509"/>
    <w:rsid w:val="00E44582"/>
    <w:rsid w:val="00E52814"/>
    <w:rsid w:val="00E60495"/>
    <w:rsid w:val="00E72324"/>
    <w:rsid w:val="00E72511"/>
    <w:rsid w:val="00E72ABE"/>
    <w:rsid w:val="00E77645"/>
    <w:rsid w:val="00E91317"/>
    <w:rsid w:val="00EA1DF9"/>
    <w:rsid w:val="00EC4A25"/>
    <w:rsid w:val="00EE5AA7"/>
    <w:rsid w:val="00F025A2"/>
    <w:rsid w:val="00F04712"/>
    <w:rsid w:val="00F21311"/>
    <w:rsid w:val="00F22EC7"/>
    <w:rsid w:val="00F325C8"/>
    <w:rsid w:val="00F477C6"/>
    <w:rsid w:val="00F56D37"/>
    <w:rsid w:val="00F62AEB"/>
    <w:rsid w:val="00F653B8"/>
    <w:rsid w:val="00F70647"/>
    <w:rsid w:val="00F85EA1"/>
    <w:rsid w:val="00F92439"/>
    <w:rsid w:val="00F9377D"/>
    <w:rsid w:val="00FA1266"/>
    <w:rsid w:val="00FA2DA6"/>
    <w:rsid w:val="00FA33F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1"/>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424347870">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105</TotalTime>
  <Pages>2</Pages>
  <Words>369</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2473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42</cp:revision>
  <cp:lastPrinted>2019-02-25T14:05:00Z</cp:lastPrinted>
  <dcterms:created xsi:type="dcterms:W3CDTF">2019-08-13T15:36:00Z</dcterms:created>
  <dcterms:modified xsi:type="dcterms:W3CDTF">2025-02-07T03:42:00Z</dcterms:modified>
  <cp:category/>
</cp:coreProperties>
</file>